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黑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ascii="方正小标宋简体" w:hAnsi="黑体" w:eastAsia="方正小标宋简体"/>
          <w:sz w:val="44"/>
          <w:szCs w:val="44"/>
        </w:rPr>
        <w:t>3</w:t>
      </w:r>
      <w:r>
        <w:rPr>
          <w:rFonts w:hint="eastAsia" w:ascii="方正小标宋简体" w:hAnsi="黑体" w:eastAsia="方正小标宋简体"/>
          <w:sz w:val="44"/>
          <w:szCs w:val="44"/>
        </w:rPr>
        <w:t>·</w:t>
      </w:r>
      <w:r>
        <w:rPr>
          <w:rFonts w:ascii="方正小标宋简体" w:hAnsi="黑体" w:eastAsia="方正小标宋简体"/>
          <w:sz w:val="44"/>
          <w:szCs w:val="44"/>
        </w:rPr>
        <w:t>15</w:t>
      </w:r>
      <w:r>
        <w:rPr>
          <w:rFonts w:hint="eastAsia" w:ascii="方正小标宋简体" w:hAnsi="黑体" w:eastAsia="方正小标宋简体"/>
          <w:sz w:val="44"/>
          <w:szCs w:val="44"/>
        </w:rPr>
        <w:t>国际消费者权益日宣传纪念活动</w:t>
      </w:r>
    </w:p>
    <w:p>
      <w:pPr>
        <w:spacing w:line="56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服务指南</w:t>
      </w:r>
    </w:p>
    <w:p>
      <w:pPr>
        <w:jc w:val="center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（主动服务类）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办理依据</w:t>
      </w:r>
    </w:p>
    <w:p>
      <w:pPr>
        <w:ind w:firstLine="31680" w:firstLineChars="175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中国消费者协会</w:t>
      </w:r>
      <w:r>
        <w:rPr>
          <w:rFonts w:ascii="FangSong_GB2312" w:hAnsi="仿宋" w:eastAsia="FangSong_GB2312"/>
          <w:sz w:val="32"/>
          <w:szCs w:val="32"/>
        </w:rPr>
        <w:t>2016</w:t>
      </w:r>
      <w:r>
        <w:rPr>
          <w:rFonts w:hint="eastAsia" w:ascii="FangSong_GB2312" w:hAnsi="仿宋" w:eastAsia="FangSong_GB2312"/>
          <w:sz w:val="32"/>
          <w:szCs w:val="32"/>
        </w:rPr>
        <w:t>第</w:t>
      </w:r>
      <w:r>
        <w:rPr>
          <w:rFonts w:ascii="FangSong_GB2312" w:hAnsi="仿宋" w:eastAsia="FangSong_GB2312"/>
          <w:sz w:val="32"/>
          <w:szCs w:val="32"/>
        </w:rPr>
        <w:t>5</w:t>
      </w:r>
      <w:r>
        <w:rPr>
          <w:rFonts w:hint="eastAsia" w:ascii="FangSong_GB2312" w:hAnsi="仿宋" w:eastAsia="FangSong_GB2312"/>
          <w:sz w:val="32"/>
          <w:szCs w:val="32"/>
        </w:rPr>
        <w:t>号《关于做好</w:t>
      </w:r>
      <w:r>
        <w:rPr>
          <w:rFonts w:ascii="FangSong_GB2312" w:hAnsi="仿宋" w:eastAsia="FangSong_GB2312"/>
          <w:sz w:val="32"/>
          <w:szCs w:val="32"/>
        </w:rPr>
        <w:t>2016</w:t>
      </w:r>
      <w:r>
        <w:rPr>
          <w:rFonts w:hint="eastAsia" w:ascii="FangSong_GB2312" w:hAnsi="仿宋" w:eastAsia="FangSong_GB2312"/>
          <w:sz w:val="32"/>
          <w:szCs w:val="32"/>
        </w:rPr>
        <w:t>年</w:t>
      </w:r>
      <w:r>
        <w:rPr>
          <w:rFonts w:ascii="FangSong_GB2312" w:hAnsi="仿宋" w:eastAsia="FangSong_GB2312"/>
          <w:sz w:val="32"/>
          <w:szCs w:val="32"/>
        </w:rPr>
        <w:t>3</w:t>
      </w:r>
      <w:r>
        <w:rPr>
          <w:rFonts w:ascii="宋体" w:cs="宋体"/>
          <w:sz w:val="32"/>
          <w:szCs w:val="32"/>
        </w:rPr>
        <w:t>•</w:t>
      </w:r>
      <w:r>
        <w:rPr>
          <w:rFonts w:ascii="FangSong_GB2312" w:hAnsi="仿宋" w:eastAsia="FangSong_GB2312"/>
          <w:sz w:val="32"/>
          <w:szCs w:val="32"/>
        </w:rPr>
        <w:t>15</w:t>
      </w:r>
      <w:r>
        <w:rPr>
          <w:rFonts w:hint="eastAsia" w:ascii="FangSong_GB2312" w:hAnsi="仿宋" w:eastAsia="FangSong_GB2312"/>
          <w:sz w:val="32"/>
          <w:szCs w:val="32"/>
        </w:rPr>
        <w:t>期间宣传活动的通知》。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承办机构</w:t>
      </w:r>
    </w:p>
    <w:p>
      <w:pPr>
        <w:ind w:left="56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hAnsi="仿宋" w:eastAsia="FangSong_GB2312"/>
          <w:sz w:val="32"/>
          <w:szCs w:val="32"/>
        </w:rPr>
        <w:t>县消费者协会秘书处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服务对象</w:t>
      </w:r>
    </w:p>
    <w:p>
      <w:pPr>
        <w:ind w:firstLine="31680" w:firstLineChars="20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个人（公民）。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申请条件</w:t>
      </w:r>
    </w:p>
    <w:p>
      <w:pPr>
        <w:ind w:firstLine="31680" w:firstLineChars="20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无。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申报材料</w:t>
      </w:r>
    </w:p>
    <w:p>
      <w:pPr>
        <w:ind w:firstLine="31680" w:firstLineChars="20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无。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服务流程</w:t>
      </w:r>
    </w:p>
    <w:p>
      <w:pPr>
        <w:pStyle w:val="7"/>
        <w:ind w:left="567" w:firstLine="0" w:firstLineChars="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开展各种群众喜闻乐见的宣传纪念活动。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办理时限</w:t>
      </w:r>
    </w:p>
    <w:p>
      <w:pPr>
        <w:ind w:left="56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每年一次。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收费依据和标准</w:t>
      </w:r>
    </w:p>
    <w:p>
      <w:pPr>
        <w:ind w:left="56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免费。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咨询方式</w:t>
      </w:r>
    </w:p>
    <w:p>
      <w:pPr>
        <w:ind w:left="56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hAnsi="仿宋" w:eastAsia="FangSong_GB2312"/>
          <w:sz w:val="32"/>
          <w:szCs w:val="32"/>
        </w:rPr>
        <w:t>县消费者协会秘书处</w:t>
      </w:r>
    </w:p>
    <w:p>
      <w:pPr>
        <w:pStyle w:val="7"/>
        <w:ind w:left="1" w:firstLine="3168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电话：</w:t>
      </w:r>
      <w:r>
        <w:rPr>
          <w:rFonts w:ascii="FangSong_GB2312" w:hAnsi="仿宋" w:eastAsia="FangSong_GB2312"/>
          <w:sz w:val="32"/>
          <w:szCs w:val="32"/>
        </w:rPr>
        <w:t>0552—</w:t>
      </w:r>
      <w:r>
        <w:rPr>
          <w:rFonts w:hint="eastAsia" w:ascii="FangSong_GB2312" w:hAnsi="仿宋" w:eastAsia="FangSong_GB2312"/>
          <w:sz w:val="32"/>
          <w:szCs w:val="32"/>
          <w:lang w:val="en-US" w:eastAsia="zh-CN"/>
        </w:rPr>
        <w:t xml:space="preserve">8855935 </w:t>
      </w:r>
      <w:bookmarkStart w:id="0" w:name="_GoBack"/>
      <w:bookmarkEnd w:id="0"/>
      <w:r>
        <w:rPr>
          <w:rFonts w:hint="eastAsia" w:ascii="FangSong_GB2312" w:hAnsi="仿宋" w:eastAsia="FangSong_GB2312"/>
          <w:sz w:val="32"/>
          <w:szCs w:val="32"/>
        </w:rPr>
        <w:t>网址：</w:t>
      </w:r>
      <w:r>
        <w:fldChar w:fldCharType="begin"/>
      </w:r>
      <w:r>
        <w:instrText xml:space="preserve"> HYPERLINK "http://www.ah315.cn" </w:instrText>
      </w:r>
      <w:r>
        <w:fldChar w:fldCharType="separate"/>
      </w:r>
      <w:r>
        <w:rPr>
          <w:rFonts w:ascii="FangSong_GB2312" w:eastAsia="FangSong_GB2312"/>
          <w:sz w:val="32"/>
          <w:szCs w:val="32"/>
        </w:rPr>
        <w:t>www.ah315.cn</w:t>
      </w:r>
      <w:r>
        <w:rPr>
          <w:rFonts w:ascii="FangSong_GB2312" w:eastAsia="FangSong_GB2312"/>
          <w:sz w:val="32"/>
          <w:szCs w:val="32"/>
        </w:rPr>
        <w:fldChar w:fldCharType="end"/>
      </w:r>
      <w:r>
        <w:rPr>
          <w:rFonts w:ascii="FangSong_GB2312" w:hAnsi="仿宋" w:eastAsia="FangSong_GB2312"/>
          <w:sz w:val="32"/>
          <w:szCs w:val="32"/>
        </w:rPr>
        <w:t xml:space="preserve"> </w:t>
      </w:r>
    </w:p>
    <w:p>
      <w:r>
        <w:rPr>
          <w:rFonts w:ascii="FangSong_GB2312" w:hAnsi="仿宋" w:eastAsia="FangSong_GB2312"/>
          <w:sz w:val="32"/>
          <w:szCs w:val="3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D7D08"/>
    <w:multiLevelType w:val="multilevel"/>
    <w:tmpl w:val="13BD7D08"/>
    <w:lvl w:ilvl="0" w:tentative="0">
      <w:start w:val="1"/>
      <w:numFmt w:val="japaneseCounting"/>
      <w:lvlText w:val="%1、"/>
      <w:lvlJc w:val="left"/>
      <w:pPr>
        <w:ind w:left="128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107E3"/>
    <w:rsid w:val="000107E3"/>
    <w:rsid w:val="0001751D"/>
    <w:rsid w:val="00052430"/>
    <w:rsid w:val="0010238B"/>
    <w:rsid w:val="00121E33"/>
    <w:rsid w:val="00122C30"/>
    <w:rsid w:val="0015643A"/>
    <w:rsid w:val="001866BD"/>
    <w:rsid w:val="001A0E1B"/>
    <w:rsid w:val="001D485F"/>
    <w:rsid w:val="00217EA9"/>
    <w:rsid w:val="002712A4"/>
    <w:rsid w:val="00281C8B"/>
    <w:rsid w:val="00323CCC"/>
    <w:rsid w:val="003375C0"/>
    <w:rsid w:val="003717D3"/>
    <w:rsid w:val="00372D2C"/>
    <w:rsid w:val="00383658"/>
    <w:rsid w:val="003B1191"/>
    <w:rsid w:val="003C0C42"/>
    <w:rsid w:val="003E3D45"/>
    <w:rsid w:val="00416B02"/>
    <w:rsid w:val="00426EC2"/>
    <w:rsid w:val="004425FE"/>
    <w:rsid w:val="00482E88"/>
    <w:rsid w:val="004B4300"/>
    <w:rsid w:val="004E2DCF"/>
    <w:rsid w:val="004E712B"/>
    <w:rsid w:val="005B70A3"/>
    <w:rsid w:val="005C2EB6"/>
    <w:rsid w:val="00601145"/>
    <w:rsid w:val="0062384F"/>
    <w:rsid w:val="006430A1"/>
    <w:rsid w:val="00652A0F"/>
    <w:rsid w:val="00671EFC"/>
    <w:rsid w:val="006E11E8"/>
    <w:rsid w:val="0073159A"/>
    <w:rsid w:val="00784CC3"/>
    <w:rsid w:val="00795F97"/>
    <w:rsid w:val="007D1109"/>
    <w:rsid w:val="007E2A98"/>
    <w:rsid w:val="00827C52"/>
    <w:rsid w:val="0083605E"/>
    <w:rsid w:val="00841C34"/>
    <w:rsid w:val="00890DB0"/>
    <w:rsid w:val="00896707"/>
    <w:rsid w:val="00964D9E"/>
    <w:rsid w:val="00965A3E"/>
    <w:rsid w:val="009C5CCB"/>
    <w:rsid w:val="009E72EB"/>
    <w:rsid w:val="00A04607"/>
    <w:rsid w:val="00A34986"/>
    <w:rsid w:val="00A51C06"/>
    <w:rsid w:val="00A54724"/>
    <w:rsid w:val="00A600C7"/>
    <w:rsid w:val="00AA7E04"/>
    <w:rsid w:val="00B16530"/>
    <w:rsid w:val="00B2020F"/>
    <w:rsid w:val="00B35DC1"/>
    <w:rsid w:val="00B8348B"/>
    <w:rsid w:val="00BB3DD0"/>
    <w:rsid w:val="00BD259D"/>
    <w:rsid w:val="00BE06CB"/>
    <w:rsid w:val="00C2591D"/>
    <w:rsid w:val="00C50494"/>
    <w:rsid w:val="00C517AF"/>
    <w:rsid w:val="00C629CC"/>
    <w:rsid w:val="00C80FF5"/>
    <w:rsid w:val="00C90BE1"/>
    <w:rsid w:val="00CB5A36"/>
    <w:rsid w:val="00CC0050"/>
    <w:rsid w:val="00CD10CF"/>
    <w:rsid w:val="00CE57A1"/>
    <w:rsid w:val="00D04C54"/>
    <w:rsid w:val="00D127B8"/>
    <w:rsid w:val="00D374B7"/>
    <w:rsid w:val="00D93A12"/>
    <w:rsid w:val="00D9438B"/>
    <w:rsid w:val="00DE0090"/>
    <w:rsid w:val="00E36A7D"/>
    <w:rsid w:val="00EC2A86"/>
    <w:rsid w:val="00EC3444"/>
    <w:rsid w:val="00F037D5"/>
    <w:rsid w:val="00F40814"/>
    <w:rsid w:val="00F55BF9"/>
    <w:rsid w:val="00FA5FD3"/>
    <w:rsid w:val="309224E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Balloon Text Char"/>
    <w:basedOn w:val="5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Footer Char"/>
    <w:basedOn w:val="5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Lenovo</Company>
  <Pages>3</Pages>
  <Words>44</Words>
  <Characters>257</Characters>
  <Lines>0</Lines>
  <Paragraphs>0</Paragraphs>
  <TotalTime>0</TotalTime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2016-08-11T02:30:00Z</dcterms:created>
  <dc:creator>未定义</dc:creator>
  <cp:lastModifiedBy>Administrator</cp:lastModifiedBy>
  <cp:lastPrinted>2016-09-03T02:30:00Z</cp:lastPrinted>
  <dcterms:modified xsi:type="dcterms:W3CDTF">2016-11-04T02:31:41Z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